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C71" w:rsidRDefault="00EF4C71" w:rsidP="00EF4C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POTSON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EF4C71" w:rsidRDefault="00EF4C71" w:rsidP="00EF4C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4C71" w:rsidRDefault="00EF4C71" w:rsidP="00EF4C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4C71" w:rsidRDefault="00EF4C71" w:rsidP="00EF4C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Dec.1432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York Castle into lands</w:t>
      </w:r>
    </w:p>
    <w:p w:rsidR="00EF4C71" w:rsidRDefault="00EF4C71" w:rsidP="00EF4C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Henry Percy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Atholl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F4C71" w:rsidRDefault="00EF4C71" w:rsidP="00EF4C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24-61)</w:t>
      </w:r>
    </w:p>
    <w:p w:rsidR="00EF4C71" w:rsidRDefault="00EF4C71" w:rsidP="00EF4C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4C71" w:rsidRDefault="00EF4C71" w:rsidP="00EF4C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F4C71" w:rsidRDefault="00EF4C71" w:rsidP="00EF4C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March 2016</w:t>
      </w:r>
      <w:bookmarkStart w:id="0" w:name="_GoBack"/>
      <w:bookmarkEnd w:id="0"/>
    </w:p>
    <w:sectPr w:rsidR="006B2F86" w:rsidRPr="00EF4C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C71" w:rsidRDefault="00EF4C71" w:rsidP="00E71FC3">
      <w:pPr>
        <w:spacing w:after="0" w:line="240" w:lineRule="auto"/>
      </w:pPr>
      <w:r>
        <w:separator/>
      </w:r>
    </w:p>
  </w:endnote>
  <w:endnote w:type="continuationSeparator" w:id="0">
    <w:p w:rsidR="00EF4C71" w:rsidRDefault="00EF4C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C71" w:rsidRDefault="00EF4C71" w:rsidP="00E71FC3">
      <w:pPr>
        <w:spacing w:after="0" w:line="240" w:lineRule="auto"/>
      </w:pPr>
      <w:r>
        <w:separator/>
      </w:r>
    </w:p>
  </w:footnote>
  <w:footnote w:type="continuationSeparator" w:id="0">
    <w:p w:rsidR="00EF4C71" w:rsidRDefault="00EF4C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C71"/>
    <w:rsid w:val="00AB52E8"/>
    <w:rsid w:val="00B16D3F"/>
    <w:rsid w:val="00E71FC3"/>
    <w:rsid w:val="00EF4813"/>
    <w:rsid w:val="00EF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06E71"/>
  <w15:chartTrackingRefBased/>
  <w15:docId w15:val="{B8D14C81-E264-4370-9FC6-CAAD08043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2016-03-14T17:04:00Z</dcterms:created>
  <dcterms:modified xsi:type="dcterms:W3CDTF">2016-03-14T17:05:00Z</dcterms:modified>
</cp:coreProperties>
</file>